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97DF0" w14:textId="77777777" w:rsidR="00B1163F" w:rsidRDefault="00B1163F" w:rsidP="00B1163F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u w:val="single"/>
        </w:rPr>
        <w:t>Plesauncia</w:t>
      </w:r>
      <w:proofErr w:type="spellEnd"/>
      <w:r>
        <w:rPr>
          <w:rFonts w:ascii="Times New Roman" w:hAnsi="Times New Roman" w:cs="Times New Roman"/>
          <w:u w:val="single"/>
        </w:rPr>
        <w:t xml:space="preserve"> MARTYN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C815767" w14:textId="77777777" w:rsidR="00B1163F" w:rsidRDefault="00B1163F" w:rsidP="00B116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Hingham, Norfolk. Widow.</w:t>
      </w:r>
    </w:p>
    <w:p w14:paraId="2902BD99" w14:textId="77777777" w:rsidR="00B1163F" w:rsidRDefault="00B1163F" w:rsidP="00B1163F">
      <w:pPr>
        <w:rPr>
          <w:rFonts w:ascii="Times New Roman" w:hAnsi="Times New Roman" w:cs="Times New Roman"/>
        </w:rPr>
      </w:pPr>
    </w:p>
    <w:p w14:paraId="69304C61" w14:textId="77777777" w:rsidR="00B1163F" w:rsidRDefault="00B1163F" w:rsidP="00B1163F">
      <w:pPr>
        <w:rPr>
          <w:rFonts w:ascii="Times New Roman" w:hAnsi="Times New Roman" w:cs="Times New Roman"/>
        </w:rPr>
      </w:pPr>
    </w:p>
    <w:p w14:paraId="7CEF0F1C" w14:textId="77777777" w:rsidR="00B1163F" w:rsidRDefault="00B1163F" w:rsidP="00B116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Noth</w:t>
      </w:r>
      <w:proofErr w:type="spellEnd"/>
      <w:r>
        <w:rPr>
          <w:rFonts w:ascii="Times New Roman" w:hAnsi="Times New Roman" w:cs="Times New Roman"/>
        </w:rPr>
        <w:t>(q.v.) brought a plaint of debt against her.</w:t>
      </w:r>
    </w:p>
    <w:p w14:paraId="7A239842" w14:textId="77777777" w:rsidR="00B1163F" w:rsidRDefault="00B1163F" w:rsidP="00B116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74E3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2951C2E" w14:textId="77777777" w:rsidR="00B1163F" w:rsidRDefault="00B1163F" w:rsidP="00B1163F">
      <w:pPr>
        <w:rPr>
          <w:rFonts w:ascii="Times New Roman" w:hAnsi="Times New Roman" w:cs="Times New Roman"/>
        </w:rPr>
      </w:pPr>
    </w:p>
    <w:p w14:paraId="6D66E275" w14:textId="77777777" w:rsidR="00B1163F" w:rsidRDefault="00B1163F" w:rsidP="00B1163F">
      <w:pPr>
        <w:rPr>
          <w:rFonts w:ascii="Times New Roman" w:hAnsi="Times New Roman" w:cs="Times New Roman"/>
        </w:rPr>
      </w:pPr>
    </w:p>
    <w:p w14:paraId="1F0A82DD" w14:textId="77777777" w:rsidR="00B1163F" w:rsidRDefault="00B1163F" w:rsidP="00B116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July 2018</w:t>
      </w:r>
    </w:p>
    <w:p w14:paraId="26CE23AE" w14:textId="77777777" w:rsidR="006B2F86" w:rsidRPr="00E71FC3" w:rsidRDefault="00B116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85B0A" w14:textId="77777777" w:rsidR="00B1163F" w:rsidRDefault="00B1163F" w:rsidP="00E71FC3">
      <w:r>
        <w:separator/>
      </w:r>
    </w:p>
  </w:endnote>
  <w:endnote w:type="continuationSeparator" w:id="0">
    <w:p w14:paraId="584726A0" w14:textId="77777777" w:rsidR="00B1163F" w:rsidRDefault="00B1163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765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B845B" w14:textId="77777777" w:rsidR="00B1163F" w:rsidRDefault="00B1163F" w:rsidP="00E71FC3">
      <w:r>
        <w:separator/>
      </w:r>
    </w:p>
  </w:footnote>
  <w:footnote w:type="continuationSeparator" w:id="0">
    <w:p w14:paraId="721FFC54" w14:textId="77777777" w:rsidR="00B1163F" w:rsidRDefault="00B1163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63F"/>
    <w:rsid w:val="001A7C09"/>
    <w:rsid w:val="00577BD5"/>
    <w:rsid w:val="00656CBA"/>
    <w:rsid w:val="006A1F77"/>
    <w:rsid w:val="00733BE7"/>
    <w:rsid w:val="00AB52E8"/>
    <w:rsid w:val="00B1163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7360A"/>
  <w15:chartTrackingRefBased/>
  <w15:docId w15:val="{3C8BEE09-6B25-429E-9686-000F549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163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116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2018-09-07T17:16:00Z</dcterms:created>
  <dcterms:modified xsi:type="dcterms:W3CDTF">2018-09-07T17:17:00Z</dcterms:modified>
</cp:coreProperties>
</file>